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3C7FA" w14:textId="40F0F084" w:rsidR="006B2F86" w:rsidRDefault="003B47FB" w:rsidP="00E71FC3">
      <w:pPr>
        <w:pStyle w:val="NoSpacing"/>
      </w:pPr>
      <w:r>
        <w:rPr>
          <w:u w:val="single"/>
        </w:rPr>
        <w:t>William KETILWELL</w:t>
      </w:r>
      <w:r>
        <w:t xml:space="preserve">  </w:t>
      </w:r>
      <w:proofErr w:type="gramStart"/>
      <w:r>
        <w:t xml:space="preserve">   (</w:t>
      </w:r>
      <w:proofErr w:type="gramEnd"/>
      <w:r>
        <w:t>d.1485)</w:t>
      </w:r>
    </w:p>
    <w:p w14:paraId="7647BD8F" w14:textId="33252224" w:rsidR="003B47FB" w:rsidRDefault="003B47FB" w:rsidP="00E71FC3">
      <w:pPr>
        <w:pStyle w:val="NoSpacing"/>
      </w:pPr>
      <w:r>
        <w:t xml:space="preserve">of </w:t>
      </w:r>
      <w:proofErr w:type="spellStart"/>
      <w:r>
        <w:t>Thorganby</w:t>
      </w:r>
      <w:proofErr w:type="spellEnd"/>
      <w:r>
        <w:t>, East Riding of Yorkshire.</w:t>
      </w:r>
    </w:p>
    <w:p w14:paraId="329B9B9E" w14:textId="16ADBC64" w:rsidR="003B47FB" w:rsidRDefault="003B47FB" w:rsidP="00E71FC3">
      <w:pPr>
        <w:pStyle w:val="NoSpacing"/>
      </w:pPr>
    </w:p>
    <w:p w14:paraId="22210074" w14:textId="671B177D" w:rsidR="003B47FB" w:rsidRDefault="003B47FB" w:rsidP="00E71FC3">
      <w:pPr>
        <w:pStyle w:val="NoSpacing"/>
      </w:pPr>
    </w:p>
    <w:p w14:paraId="1560FCD7" w14:textId="02AB3851" w:rsidR="003B47FB" w:rsidRDefault="003B47FB" w:rsidP="00E71FC3">
      <w:pPr>
        <w:pStyle w:val="NoSpacing"/>
      </w:pPr>
      <w:r>
        <w:t>23 Jun.1485</w:t>
      </w:r>
      <w:r>
        <w:tab/>
        <w:t>Administration of his lands and possessions was granted.</w:t>
      </w:r>
    </w:p>
    <w:p w14:paraId="7D9C3890" w14:textId="2B497236" w:rsidR="003B47FB" w:rsidRDefault="003B47FB" w:rsidP="00E71FC3">
      <w:pPr>
        <w:pStyle w:val="NoSpacing"/>
      </w:pPr>
      <w:r>
        <w:tab/>
      </w:r>
      <w:r>
        <w:tab/>
        <w:t>(W.Y.R. p.97)</w:t>
      </w:r>
    </w:p>
    <w:p w14:paraId="3BAF3E62" w14:textId="4CF91B5B" w:rsidR="003B47FB" w:rsidRDefault="003B47FB" w:rsidP="00E71FC3">
      <w:pPr>
        <w:pStyle w:val="NoSpacing"/>
      </w:pPr>
    </w:p>
    <w:p w14:paraId="0B9B3F2A" w14:textId="5DD2DE36" w:rsidR="003B47FB" w:rsidRDefault="003B47FB" w:rsidP="00E71FC3">
      <w:pPr>
        <w:pStyle w:val="NoSpacing"/>
      </w:pPr>
    </w:p>
    <w:p w14:paraId="7DA3A10B" w14:textId="7BABEC82" w:rsidR="003B47FB" w:rsidRPr="003B47FB" w:rsidRDefault="003B47FB" w:rsidP="00E71FC3">
      <w:pPr>
        <w:pStyle w:val="NoSpacing"/>
      </w:pPr>
      <w:r>
        <w:t>16 February 2019</w:t>
      </w:r>
      <w:bookmarkStart w:id="0" w:name="_GoBack"/>
      <w:bookmarkEnd w:id="0"/>
    </w:p>
    <w:sectPr w:rsidR="003B47FB" w:rsidRPr="003B47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C4107" w14:textId="77777777" w:rsidR="003B47FB" w:rsidRDefault="003B47FB" w:rsidP="00E71FC3">
      <w:pPr>
        <w:spacing w:after="0" w:line="240" w:lineRule="auto"/>
      </w:pPr>
      <w:r>
        <w:separator/>
      </w:r>
    </w:p>
  </w:endnote>
  <w:endnote w:type="continuationSeparator" w:id="0">
    <w:p w14:paraId="732E9F2F" w14:textId="77777777" w:rsidR="003B47FB" w:rsidRDefault="003B47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91F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B8602" w14:textId="77777777" w:rsidR="003B47FB" w:rsidRDefault="003B47FB" w:rsidP="00E71FC3">
      <w:pPr>
        <w:spacing w:after="0" w:line="240" w:lineRule="auto"/>
      </w:pPr>
      <w:r>
        <w:separator/>
      </w:r>
    </w:p>
  </w:footnote>
  <w:footnote w:type="continuationSeparator" w:id="0">
    <w:p w14:paraId="64D6FF29" w14:textId="77777777" w:rsidR="003B47FB" w:rsidRDefault="003B47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FB"/>
    <w:rsid w:val="001A7C09"/>
    <w:rsid w:val="003B47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59CE2"/>
  <w15:chartTrackingRefBased/>
  <w15:docId w15:val="{9D1889BA-5F3F-403E-AADE-B3719ECD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2019-02-16T20:56:00Z</dcterms:created>
  <dcterms:modified xsi:type="dcterms:W3CDTF">2019-02-16T20:59:00Z</dcterms:modified>
</cp:coreProperties>
</file>